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00BF7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1FA5868C" w14:textId="77777777" w:rsidTr="00774337">
        <w:tc>
          <w:tcPr>
            <w:tcW w:w="9060" w:type="dxa"/>
          </w:tcPr>
          <w:p w14:paraId="7317DB25" w14:textId="77777777"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14:paraId="753F012A" w14:textId="77777777"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14:paraId="0D1CA9AA" w14:textId="31233D34"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  <w:lang w:bidi="ar-DZ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31325D">
              <w:rPr>
                <w:rFonts w:hint="cs"/>
                <w:sz w:val="24"/>
                <w:szCs w:val="24"/>
                <w:rtl/>
                <w:lang w:bidi="ar-DZ"/>
              </w:rPr>
              <w:t>بيولوجيا و فيزيولوجيا الحيوان</w:t>
            </w:r>
          </w:p>
        </w:tc>
      </w:tr>
    </w:tbl>
    <w:p w14:paraId="2C276DA5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14:paraId="0FD3981F" w14:textId="77777777" w:rsidTr="00774337">
        <w:tc>
          <w:tcPr>
            <w:tcW w:w="9062" w:type="dxa"/>
            <w:shd w:val="clear" w:color="auto" w:fill="F2F2F2"/>
          </w:tcPr>
          <w:p w14:paraId="7FA62309" w14:textId="77777777"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</w:t>
            </w:r>
            <w:r w:rsidR="00AF4A20">
              <w:rPr>
                <w:rFonts w:hint="cs"/>
                <w:b/>
                <w:bCs/>
                <w:sz w:val="44"/>
                <w:szCs w:val="44"/>
                <w:rtl/>
                <w:lang w:bidi="ar-DZ"/>
              </w:rPr>
              <w:t>ا</w:t>
            </w: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ج المادة</w:t>
            </w:r>
          </w:p>
          <w:p w14:paraId="239B1724" w14:textId="77777777"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الكلية </w:t>
            </w:r>
            <w:r w:rsidRPr="00774337">
              <w:rPr>
                <w:b/>
                <w:bCs/>
              </w:rPr>
              <w:t>)</w:t>
            </w:r>
          </w:p>
        </w:tc>
      </w:tr>
      <w:tr w:rsidR="009B73C9" w:rsidRPr="00774337" w14:paraId="1255F803" w14:textId="77777777" w:rsidTr="00774337">
        <w:tc>
          <w:tcPr>
            <w:tcW w:w="9062" w:type="dxa"/>
          </w:tcPr>
          <w:p w14:paraId="6EAE2B90" w14:textId="77777777" w:rsidR="009B73C9" w:rsidRDefault="00B54812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B54812">
              <w:rPr>
                <w:sz w:val="36"/>
                <w:szCs w:val="36"/>
                <w:rtl/>
              </w:rPr>
              <w:t>فسيولوجيا الجهاز العصبي المركزي</w:t>
            </w:r>
          </w:p>
          <w:p w14:paraId="437FA126" w14:textId="6B9C1B5C" w:rsidR="009E50B2" w:rsidRPr="00774337" w:rsidRDefault="009E50B2" w:rsidP="00A332DF">
            <w:pPr>
              <w:spacing w:after="0" w:line="240" w:lineRule="auto"/>
              <w:jc w:val="center"/>
              <w:rPr>
                <w:sz w:val="36"/>
                <w:szCs w:val="36"/>
                <w:rtl/>
                <w:lang w:bidi="ar-DZ"/>
              </w:rPr>
            </w:pPr>
            <w:r>
              <w:rPr>
                <w:rFonts w:hint="cs"/>
                <w:sz w:val="36"/>
                <w:szCs w:val="36"/>
                <w:rtl/>
                <w:lang w:bidi="ar-DZ"/>
              </w:rPr>
              <w:t xml:space="preserve">ماستر 1- </w:t>
            </w:r>
            <w:r w:rsidRPr="009E50B2">
              <w:rPr>
                <w:sz w:val="36"/>
                <w:szCs w:val="36"/>
                <w:rtl/>
                <w:lang w:bidi="ar-DZ"/>
              </w:rPr>
              <w:t>فسيولوجيا الخلية والفيزيولوجيا المرضية</w:t>
            </w:r>
          </w:p>
        </w:tc>
      </w:tr>
    </w:tbl>
    <w:p w14:paraId="07185054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680"/>
        <w:gridCol w:w="1297"/>
      </w:tblGrid>
      <w:tr w:rsidR="008A5F23" w:rsidRPr="00774337" w14:paraId="55B0FC7D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4ACE53B2" w14:textId="77777777"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686DC1CE" w14:textId="46DBA694" w:rsidR="00770375" w:rsidRPr="00774337" w:rsidRDefault="00FF3135" w:rsidP="0036605F">
            <w:pPr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</w:rPr>
              <w:t>عميرة سماعين</w:t>
            </w:r>
          </w:p>
        </w:tc>
      </w:tr>
      <w:tr w:rsidR="008A5F23" w:rsidRPr="00774337" w14:paraId="0F91D905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01D31C88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1AFA4E12" w14:textId="77777777"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14:paraId="527EAE65" w14:textId="77777777" w:rsidTr="0031325D">
        <w:tc>
          <w:tcPr>
            <w:tcW w:w="1519" w:type="dxa"/>
            <w:shd w:val="clear" w:color="auto" w:fill="F2F2F2"/>
          </w:tcPr>
          <w:p w14:paraId="693F3C14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الامايل </w:t>
            </w:r>
            <w:r w:rsidRPr="00774337">
              <w:t> </w:t>
            </w:r>
          </w:p>
        </w:tc>
        <w:tc>
          <w:tcPr>
            <w:tcW w:w="2587" w:type="dxa"/>
          </w:tcPr>
          <w:p w14:paraId="09DD90BF" w14:textId="77777777" w:rsidR="00FF3135" w:rsidRDefault="00000000" w:rsidP="00FF3135">
            <w:pPr>
              <w:spacing w:after="0" w:line="240" w:lineRule="auto"/>
              <w:rPr>
                <w:sz w:val="24"/>
                <w:szCs w:val="24"/>
              </w:rPr>
            </w:pPr>
            <w:hyperlink r:id="rId6" w:history="1">
              <w:r w:rsidR="00FF3135" w:rsidRPr="0043256C">
                <w:rPr>
                  <w:rStyle w:val="Hyperlink"/>
                  <w:sz w:val="24"/>
                  <w:szCs w:val="24"/>
                </w:rPr>
                <w:t>smainamira@gmail.com</w:t>
              </w:r>
            </w:hyperlink>
          </w:p>
          <w:p w14:paraId="39F0AC00" w14:textId="42ACD457" w:rsidR="006A6AE8" w:rsidRPr="0031325D" w:rsidRDefault="006A6AE8" w:rsidP="004D09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F2F2F2"/>
          </w:tcPr>
          <w:p w14:paraId="61034295" w14:textId="77777777" w:rsidR="00A332DF" w:rsidRPr="00774337" w:rsidRDefault="00A332DF" w:rsidP="00155901">
            <w:pPr>
              <w:spacing w:after="0" w:line="240" w:lineRule="auto"/>
            </w:pPr>
            <w:r w:rsidRPr="00774337">
              <w:t xml:space="preserve">    </w:t>
            </w:r>
          </w:p>
        </w:tc>
        <w:tc>
          <w:tcPr>
            <w:tcW w:w="1544" w:type="dxa"/>
          </w:tcPr>
          <w:p w14:paraId="551E2C03" w14:textId="75D76519" w:rsidR="00A332DF" w:rsidRPr="00774337" w:rsidRDefault="00A332DF" w:rsidP="00155901">
            <w:pPr>
              <w:spacing w:after="0" w:line="240" w:lineRule="auto"/>
              <w:jc w:val="right"/>
              <w:rPr>
                <w:rtl/>
                <w:lang w:bidi="ar-DZ"/>
              </w:rPr>
            </w:pPr>
            <w:r>
              <w:rPr>
                <w:rFonts w:hint="cs"/>
                <w:rtl/>
              </w:rPr>
              <w:t>ساعة</w:t>
            </w:r>
            <w:r w:rsidR="0031325D">
              <w:rPr>
                <w:rFonts w:hint="cs"/>
                <w:rtl/>
              </w:rPr>
              <w:t xml:space="preserve">: </w:t>
            </w:r>
            <w:r w:rsidR="00131D91">
              <w:rPr>
                <w:rFonts w:hint="cs"/>
                <w:rtl/>
              </w:rPr>
              <w:t>1</w:t>
            </w:r>
            <w:r w:rsidR="001E7832">
              <w:rPr>
                <w:rFonts w:hint="cs"/>
                <w:rtl/>
              </w:rPr>
              <w:t>1</w:t>
            </w:r>
            <w:r w:rsidR="00131D91">
              <w:t xml:space="preserve"> </w:t>
            </w:r>
          </w:p>
        </w:tc>
        <w:tc>
          <w:tcPr>
            <w:tcW w:w="680" w:type="dxa"/>
            <w:shd w:val="clear" w:color="auto" w:fill="F2F2F2"/>
          </w:tcPr>
          <w:p w14:paraId="018B5FC9" w14:textId="77777777"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  <w:tc>
          <w:tcPr>
            <w:tcW w:w="1297" w:type="dxa"/>
          </w:tcPr>
          <w:p w14:paraId="5AE65CB0" w14:textId="4719150F" w:rsidR="00A332DF" w:rsidRPr="00774337" w:rsidRDefault="0031325D" w:rsidP="0031325D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يوم: </w:t>
            </w:r>
            <w:r w:rsidR="00131D91">
              <w:rPr>
                <w:rFonts w:hint="cs"/>
                <w:rtl/>
              </w:rPr>
              <w:t>ال</w:t>
            </w:r>
            <w:r w:rsidR="001E7832">
              <w:rPr>
                <w:rFonts w:hint="cs"/>
                <w:rtl/>
              </w:rPr>
              <w:t>اثنين</w:t>
            </w:r>
            <w:r w:rsidR="00A332DF" w:rsidRPr="00774337">
              <w:t xml:space="preserve">  </w:t>
            </w:r>
          </w:p>
        </w:tc>
      </w:tr>
      <w:tr w:rsidR="00A332DF" w:rsidRPr="00774337" w14:paraId="3D6DB598" w14:textId="77777777" w:rsidTr="0031325D">
        <w:tc>
          <w:tcPr>
            <w:tcW w:w="1519" w:type="dxa"/>
            <w:shd w:val="clear" w:color="auto" w:fill="F2F2F2"/>
          </w:tcPr>
          <w:p w14:paraId="60F5318E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14:paraId="165FCC2B" w14:textId="77777777" w:rsidR="00FF3135" w:rsidRDefault="00FF3135" w:rsidP="00FF3135">
            <w:pPr>
              <w:spacing w:after="0" w:line="240" w:lineRule="auto"/>
            </w:pPr>
            <w:r>
              <w:t>0662380763</w:t>
            </w:r>
          </w:p>
          <w:p w14:paraId="397AFEC3" w14:textId="73925EAB" w:rsidR="00842429" w:rsidRPr="00774337" w:rsidRDefault="00842429" w:rsidP="00FF3135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3E8C4114" w14:textId="77777777"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14:paraId="25A9659F" w14:textId="41746BEF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  <w:r w:rsidR="0031325D">
              <w:rPr>
                <w:rFonts w:hint="cs"/>
                <w:rtl/>
              </w:rPr>
              <w:t xml:space="preserve">: </w:t>
            </w:r>
            <w:r w:rsidR="001E7832">
              <w:rPr>
                <w:rFonts w:hint="cs"/>
                <w:rtl/>
              </w:rPr>
              <w:t>11</w:t>
            </w:r>
          </w:p>
        </w:tc>
        <w:tc>
          <w:tcPr>
            <w:tcW w:w="680" w:type="dxa"/>
            <w:shd w:val="clear" w:color="auto" w:fill="F2F2F2"/>
          </w:tcPr>
          <w:p w14:paraId="6EAC57EE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1297" w:type="dxa"/>
          </w:tcPr>
          <w:p w14:paraId="64B63720" w14:textId="342E1DF4" w:rsidR="00A332DF" w:rsidRPr="00774337" w:rsidRDefault="00131D91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 xml:space="preserve"> </w:t>
            </w:r>
            <w:r w:rsidR="00A332DF">
              <w:rPr>
                <w:rFonts w:hint="cs"/>
                <w:rtl/>
              </w:rPr>
              <w:t>:</w:t>
            </w:r>
            <w:r w:rsidR="0031325D">
              <w:rPr>
                <w:rFonts w:hint="cs"/>
                <w:rtl/>
              </w:rPr>
              <w:t>ا</w:t>
            </w:r>
            <w:r>
              <w:rPr>
                <w:rFonts w:hint="cs"/>
                <w:rtl/>
              </w:rPr>
              <w:t>ال</w:t>
            </w:r>
            <w:r w:rsidR="001E7832">
              <w:rPr>
                <w:rFonts w:hint="cs"/>
                <w:rtl/>
              </w:rPr>
              <w:t>اربعاء</w:t>
            </w:r>
            <w:r w:rsidR="00A332DF" w:rsidRPr="00774337">
              <w:t xml:space="preserve"> </w:t>
            </w:r>
            <w:r w:rsidR="00A332DF">
              <w:rPr>
                <w:rFonts w:hint="cs"/>
                <w:rtl/>
              </w:rPr>
              <w:t>يوم</w:t>
            </w:r>
          </w:p>
        </w:tc>
      </w:tr>
      <w:tr w:rsidR="00A332DF" w:rsidRPr="00774337" w14:paraId="32378C7C" w14:textId="77777777" w:rsidTr="0031325D">
        <w:tc>
          <w:tcPr>
            <w:tcW w:w="1519" w:type="dxa"/>
            <w:shd w:val="clear" w:color="auto" w:fill="F2F2F2"/>
          </w:tcPr>
          <w:p w14:paraId="34DC626F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14:paraId="05B90A7A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26D3AF1B" w14:textId="77777777"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14:paraId="21F16EE9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680" w:type="dxa"/>
            <w:shd w:val="clear" w:color="auto" w:fill="F2F2F2"/>
          </w:tcPr>
          <w:p w14:paraId="46389ACA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1297" w:type="dxa"/>
          </w:tcPr>
          <w:p w14:paraId="04970F6D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14:paraId="01ECF427" w14:textId="77777777" w:rsidTr="0031325D">
        <w:tc>
          <w:tcPr>
            <w:tcW w:w="1519" w:type="dxa"/>
            <w:shd w:val="clear" w:color="auto" w:fill="F2F2F2"/>
          </w:tcPr>
          <w:p w14:paraId="18153A41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14:paraId="016894DA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24231C61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544" w:type="dxa"/>
          </w:tcPr>
          <w:p w14:paraId="72047D05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680" w:type="dxa"/>
            <w:shd w:val="clear" w:color="auto" w:fill="F2F2F2"/>
          </w:tcPr>
          <w:p w14:paraId="313D0E9C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  <w:tc>
          <w:tcPr>
            <w:tcW w:w="1297" w:type="dxa"/>
          </w:tcPr>
          <w:p w14:paraId="0E663431" w14:textId="570E660F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="0031325D">
              <w:rPr>
                <w:rFonts w:hint="cs"/>
                <w:rtl/>
              </w:rPr>
              <w:t xml:space="preserve"> مدرج 2</w:t>
            </w:r>
            <w:r w:rsidRPr="00774337">
              <w:t xml:space="preserve">                                  </w:t>
            </w:r>
          </w:p>
        </w:tc>
      </w:tr>
    </w:tbl>
    <w:p w14:paraId="7A5F200E" w14:textId="77777777" w:rsidR="009B73C9" w:rsidRDefault="009B73C9" w:rsidP="00DB1B06"/>
    <w:p w14:paraId="2E5DB984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5D5E00FA" w14:textId="77777777" w:rsidTr="00774337">
        <w:tc>
          <w:tcPr>
            <w:tcW w:w="5000" w:type="pct"/>
            <w:gridSpan w:val="8"/>
          </w:tcPr>
          <w:p w14:paraId="5CA2D43E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14:paraId="6DB53FD0" w14:textId="77777777"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14:paraId="69EA8047" w14:textId="77777777" w:rsidTr="00774337">
        <w:tc>
          <w:tcPr>
            <w:tcW w:w="1295" w:type="pct"/>
            <w:vMerge w:val="restart"/>
            <w:shd w:val="clear" w:color="auto" w:fill="D9D9D9"/>
          </w:tcPr>
          <w:p w14:paraId="7A585EBE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2B379CC1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0F856A2A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0C467CC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072D24D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14:paraId="4A068CB5" w14:textId="77777777" w:rsidTr="00774337">
        <w:tc>
          <w:tcPr>
            <w:tcW w:w="1295" w:type="pct"/>
            <w:vMerge/>
            <w:shd w:val="clear" w:color="auto" w:fill="D9D9D9"/>
          </w:tcPr>
          <w:p w14:paraId="64480486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39E275A0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3FC75903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DAE926B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0D33F3E8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1D20C760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0D8D7B48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07BF1EA0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14:paraId="282FFB3C" w14:textId="77777777" w:rsidTr="00774337">
        <w:tc>
          <w:tcPr>
            <w:tcW w:w="1295" w:type="pct"/>
          </w:tcPr>
          <w:p w14:paraId="7850D883" w14:textId="61ABFF93" w:rsidR="00236309" w:rsidRPr="00DB3431" w:rsidRDefault="002B7C6D" w:rsidP="00774337">
            <w:pPr>
              <w:spacing w:after="0" w:line="240" w:lineRule="auto"/>
              <w:rPr>
                <w:sz w:val="24"/>
                <w:szCs w:val="24"/>
              </w:rPr>
            </w:pPr>
            <w:r w:rsidRPr="00DB3431">
              <w:rPr>
                <w:sz w:val="24"/>
                <w:szCs w:val="24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DB3431">
              <w:rPr>
                <w:sz w:val="24"/>
                <w:szCs w:val="24"/>
              </w:rPr>
              <w:instrText xml:space="preserve"> FORMTEXT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DB3431">
              <w:rPr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892" w:type="pct"/>
          </w:tcPr>
          <w:p w14:paraId="508F14D9" w14:textId="52A5CBE6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1C1F9B08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038B3F5A" w14:textId="1842B851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00A1114" w14:textId="3A382DD3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D3DD446" w14:textId="325E84CC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805817B" w14:textId="2F1777DF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64535DC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398FFE6D" w14:textId="77777777" w:rsidTr="00774337">
        <w:tc>
          <w:tcPr>
            <w:tcW w:w="1295" w:type="pct"/>
          </w:tcPr>
          <w:p w14:paraId="53C5FD1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D8C5D4F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CE491B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7B7EB2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5C636A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02B709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D8A6AF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235EB49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670C7A56" w14:textId="77777777" w:rsidTr="00774337">
        <w:tc>
          <w:tcPr>
            <w:tcW w:w="1295" w:type="pct"/>
          </w:tcPr>
          <w:p w14:paraId="64206A3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4A96EEC2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1B52663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328085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1D60DC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BDBB9B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770E90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1A80D21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847A786" w14:textId="77777777" w:rsidTr="00774337">
        <w:tc>
          <w:tcPr>
            <w:tcW w:w="1295" w:type="pct"/>
          </w:tcPr>
          <w:p w14:paraId="64BE1CC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C6372A2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E31975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F88441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9AA065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AC32B5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C61EDA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3E661ED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CB94BC2" w14:textId="77777777" w:rsidTr="00774337">
        <w:tc>
          <w:tcPr>
            <w:tcW w:w="1295" w:type="pct"/>
          </w:tcPr>
          <w:p w14:paraId="7FF2A52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1AB5E0F2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4E83646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1B0928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DF0F75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04E93D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18A458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09AC662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FEC97E8" w14:textId="77777777" w:rsidTr="00774337">
        <w:tc>
          <w:tcPr>
            <w:tcW w:w="1295" w:type="pct"/>
          </w:tcPr>
          <w:p w14:paraId="7B9C271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3095A6CE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82CFEE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13AF9F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E947F3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1E1AFB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A1E924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1DEEB10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428C89FB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102B4ED5" w14:textId="77777777" w:rsidTr="00774337">
        <w:tc>
          <w:tcPr>
            <w:tcW w:w="5000" w:type="pct"/>
            <w:gridSpan w:val="8"/>
          </w:tcPr>
          <w:p w14:paraId="24962ED6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14:paraId="308F9A9D" w14:textId="77777777"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14:paraId="67F06B8F" w14:textId="77777777" w:rsidTr="00774337">
        <w:tc>
          <w:tcPr>
            <w:tcW w:w="1295" w:type="pct"/>
            <w:vMerge w:val="restart"/>
            <w:shd w:val="clear" w:color="auto" w:fill="D9D9D9"/>
          </w:tcPr>
          <w:p w14:paraId="687BF407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764DA8A6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1C4BEF07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281DA9CC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1507D12D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14:paraId="193169FC" w14:textId="77777777" w:rsidTr="00774337">
        <w:tc>
          <w:tcPr>
            <w:tcW w:w="1295" w:type="pct"/>
            <w:vMerge/>
            <w:shd w:val="clear" w:color="auto" w:fill="D9D9D9"/>
          </w:tcPr>
          <w:p w14:paraId="0D5B4058" w14:textId="77777777"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00C018F5" w14:textId="77777777"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648A3031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2467A2B1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6D92BE8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4762152" w14:textId="16D0A0F0" w:rsidR="00155901" w:rsidRPr="00774337" w:rsidRDefault="009C2A2C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02E92FEB" w14:textId="50AE9532" w:rsidR="00155901" w:rsidRPr="00774337" w:rsidRDefault="009C2A2C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46DFF7C7" w14:textId="38B4436C" w:rsidR="00155901" w:rsidRPr="00774337" w:rsidRDefault="009C2A2C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</w:tr>
      <w:tr w:rsidR="00A55690" w:rsidRPr="00774337" w14:paraId="3477CE47" w14:textId="77777777" w:rsidTr="00774337">
        <w:tc>
          <w:tcPr>
            <w:tcW w:w="1295" w:type="pct"/>
          </w:tcPr>
          <w:p w14:paraId="17BBA71D" w14:textId="2A5D968D" w:rsidR="00A55690" w:rsidRPr="00DB3431" w:rsidRDefault="00A55690" w:rsidP="007743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2" w:type="pct"/>
          </w:tcPr>
          <w:p w14:paraId="1506D0B7" w14:textId="63F19ECB"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14:paraId="4181B367" w14:textId="0BAC1D6E"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14:paraId="27CC55BB" w14:textId="2EA01D20" w:rsidR="00A55690" w:rsidRPr="00774337" w:rsidRDefault="00A55690" w:rsidP="00774337">
            <w:pPr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469" w:type="pct"/>
          </w:tcPr>
          <w:p w14:paraId="65019C35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9D27CB7" w14:textId="3EE4C95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B073BB0" w14:textId="118D91FE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F89CC85" w14:textId="77777777" w:rsidR="00A55690" w:rsidRPr="00774337" w:rsidRDefault="00A55690" w:rsidP="00774337">
            <w:pPr>
              <w:spacing w:after="0" w:line="240" w:lineRule="auto"/>
            </w:pPr>
          </w:p>
        </w:tc>
      </w:tr>
      <w:tr w:rsidR="00FF5E73" w:rsidRPr="00774337" w14:paraId="678451BE" w14:textId="77777777" w:rsidTr="00774337">
        <w:tc>
          <w:tcPr>
            <w:tcW w:w="1295" w:type="pct"/>
          </w:tcPr>
          <w:p w14:paraId="733149F7" w14:textId="63657A2F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892" w:type="pct"/>
          </w:tcPr>
          <w:p w14:paraId="44EF7035" w14:textId="7E12B469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70" w:type="pct"/>
          </w:tcPr>
          <w:p w14:paraId="30B07540" w14:textId="64F1B29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7C8EE37A" w14:textId="0302DE75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10B9A740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3D51F354" w14:textId="6A0CE5F8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70" w:type="pct"/>
          </w:tcPr>
          <w:p w14:paraId="0BF0B662" w14:textId="7F267F22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6" w:type="pct"/>
          </w:tcPr>
          <w:p w14:paraId="2C91916A" w14:textId="77777777" w:rsidR="00FF5E73" w:rsidRPr="00774337" w:rsidRDefault="00FF5E73" w:rsidP="00FF5E73">
            <w:pPr>
              <w:spacing w:after="0" w:line="240" w:lineRule="auto"/>
            </w:pPr>
          </w:p>
        </w:tc>
      </w:tr>
      <w:tr w:rsidR="00FF5E73" w:rsidRPr="00774337" w14:paraId="16BD5396" w14:textId="77777777" w:rsidTr="00774337">
        <w:tc>
          <w:tcPr>
            <w:tcW w:w="1295" w:type="pct"/>
          </w:tcPr>
          <w:p w14:paraId="5A40D5BE" w14:textId="470D4A8B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892" w:type="pct"/>
          </w:tcPr>
          <w:p w14:paraId="0454AD33" w14:textId="274E334C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70" w:type="pct"/>
          </w:tcPr>
          <w:p w14:paraId="3F852278" w14:textId="275D3C73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71881E1F" w14:textId="10AE597F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0DF884E0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120E315C" w14:textId="0BDF535B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70" w:type="pct"/>
          </w:tcPr>
          <w:p w14:paraId="458861CD" w14:textId="02E82E98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6" w:type="pct"/>
          </w:tcPr>
          <w:p w14:paraId="1C1CC4F9" w14:textId="77777777" w:rsidR="00FF5E73" w:rsidRPr="00774337" w:rsidRDefault="00FF5E73" w:rsidP="00FF5E73">
            <w:pPr>
              <w:spacing w:after="0" w:line="240" w:lineRule="auto"/>
            </w:pPr>
          </w:p>
        </w:tc>
      </w:tr>
      <w:tr w:rsidR="00FF5E73" w:rsidRPr="00774337" w14:paraId="5938C81C" w14:textId="77777777" w:rsidTr="00774337">
        <w:tc>
          <w:tcPr>
            <w:tcW w:w="1295" w:type="pct"/>
          </w:tcPr>
          <w:p w14:paraId="783C4DC6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892" w:type="pct"/>
          </w:tcPr>
          <w:p w14:paraId="3C808C2E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70" w:type="pct"/>
          </w:tcPr>
          <w:p w14:paraId="2A8EA63E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3D8C50B8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4B018586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146C47FD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70" w:type="pct"/>
          </w:tcPr>
          <w:p w14:paraId="19127461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6" w:type="pct"/>
          </w:tcPr>
          <w:p w14:paraId="74075AF1" w14:textId="77777777" w:rsidR="00FF5E73" w:rsidRPr="00774337" w:rsidRDefault="00FF5E73" w:rsidP="00FF5E73">
            <w:pPr>
              <w:spacing w:after="0" w:line="240" w:lineRule="auto"/>
            </w:pPr>
          </w:p>
        </w:tc>
      </w:tr>
      <w:tr w:rsidR="00FF5E73" w:rsidRPr="00774337" w14:paraId="000ACB39" w14:textId="77777777" w:rsidTr="00774337">
        <w:tc>
          <w:tcPr>
            <w:tcW w:w="1295" w:type="pct"/>
          </w:tcPr>
          <w:p w14:paraId="7261BE0C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892" w:type="pct"/>
          </w:tcPr>
          <w:p w14:paraId="2AC4D76F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70" w:type="pct"/>
          </w:tcPr>
          <w:p w14:paraId="5C898794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232312D5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13963598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0492D540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70" w:type="pct"/>
          </w:tcPr>
          <w:p w14:paraId="100BA13D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6" w:type="pct"/>
          </w:tcPr>
          <w:p w14:paraId="29356259" w14:textId="77777777" w:rsidR="00FF5E73" w:rsidRPr="00774337" w:rsidRDefault="00FF5E73" w:rsidP="00FF5E73">
            <w:pPr>
              <w:spacing w:after="0" w:line="240" w:lineRule="auto"/>
            </w:pPr>
          </w:p>
        </w:tc>
      </w:tr>
      <w:tr w:rsidR="00FF5E73" w:rsidRPr="00774337" w14:paraId="2F16F6EE" w14:textId="77777777" w:rsidTr="00774337">
        <w:tc>
          <w:tcPr>
            <w:tcW w:w="1295" w:type="pct"/>
          </w:tcPr>
          <w:p w14:paraId="392309D9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892" w:type="pct"/>
          </w:tcPr>
          <w:p w14:paraId="103D8FE5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70" w:type="pct"/>
          </w:tcPr>
          <w:p w14:paraId="24C5FEF0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5AD2003F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45606088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9" w:type="pct"/>
          </w:tcPr>
          <w:p w14:paraId="1D640D9C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70" w:type="pct"/>
          </w:tcPr>
          <w:p w14:paraId="226AE919" w14:textId="77777777" w:rsidR="00FF5E73" w:rsidRPr="00774337" w:rsidRDefault="00FF5E73" w:rsidP="00FF5E73">
            <w:pPr>
              <w:spacing w:after="0" w:line="240" w:lineRule="auto"/>
            </w:pPr>
          </w:p>
        </w:tc>
        <w:tc>
          <w:tcPr>
            <w:tcW w:w="466" w:type="pct"/>
          </w:tcPr>
          <w:p w14:paraId="7A7D2C3C" w14:textId="77777777" w:rsidR="00FF5E73" w:rsidRPr="00774337" w:rsidRDefault="00FF5E73" w:rsidP="00FF5E73">
            <w:pPr>
              <w:spacing w:after="0" w:line="240" w:lineRule="auto"/>
            </w:pPr>
          </w:p>
        </w:tc>
      </w:tr>
    </w:tbl>
    <w:p w14:paraId="1F0BC920" w14:textId="77777777" w:rsidR="00770375" w:rsidRDefault="00770375" w:rsidP="00DB1B06"/>
    <w:p w14:paraId="222FA11A" w14:textId="77777777" w:rsidR="00770375" w:rsidRDefault="00770375" w:rsidP="00DB1B06"/>
    <w:p w14:paraId="18441912" w14:textId="77777777" w:rsidR="00770375" w:rsidRDefault="00770375" w:rsidP="00DB1B06"/>
    <w:p w14:paraId="07828AFA" w14:textId="77777777" w:rsidR="009A4FF8" w:rsidRDefault="009A4FF8" w:rsidP="00DB1B06"/>
    <w:p w14:paraId="361A5E94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3E9F7DDE" w14:textId="77777777" w:rsidTr="00774337">
        <w:tc>
          <w:tcPr>
            <w:tcW w:w="9060" w:type="dxa"/>
            <w:gridSpan w:val="2"/>
            <w:shd w:val="clear" w:color="auto" w:fill="F2F2F2"/>
          </w:tcPr>
          <w:p w14:paraId="2CAB31BA" w14:textId="77777777"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14:paraId="55A5615B" w14:textId="77777777" w:rsidTr="00774337">
        <w:tc>
          <w:tcPr>
            <w:tcW w:w="2547" w:type="dxa"/>
            <w:shd w:val="clear" w:color="auto" w:fill="F2F2F2"/>
          </w:tcPr>
          <w:p w14:paraId="07AC8A90" w14:textId="77777777"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14:paraId="014C72C9" w14:textId="69F2FC6C" w:rsidR="00950DB8" w:rsidRPr="00774337" w:rsidRDefault="00DE16E6" w:rsidP="00DE16E6">
            <w:pPr>
              <w:spacing w:after="0" w:line="240" w:lineRule="auto"/>
              <w:jc w:val="right"/>
            </w:pPr>
            <w:r w:rsidRPr="00DE16E6">
              <w:rPr>
                <w:b/>
                <w:bCs/>
                <w:sz w:val="24"/>
                <w:szCs w:val="24"/>
                <w:rtl/>
              </w:rPr>
              <w:t>معرفة وظائف المخ</w:t>
            </w:r>
          </w:p>
          <w:p w14:paraId="6CDC2C88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14A7B6D7" w14:textId="77777777" w:rsidTr="00774337">
        <w:tc>
          <w:tcPr>
            <w:tcW w:w="2547" w:type="dxa"/>
            <w:shd w:val="clear" w:color="auto" w:fill="F2F2F2"/>
          </w:tcPr>
          <w:p w14:paraId="4494C07E" w14:textId="77777777"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14:paraId="789642B0" w14:textId="75D1CCF2" w:rsidR="00064C6C" w:rsidRDefault="00064C6C" w:rsidP="00064C6C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064C6C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وحدة تدريس </w:t>
            </w:r>
            <w:r w:rsidR="007B3443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أساسية</w:t>
            </w:r>
            <w:r w:rsidR="007B3443">
              <w:t xml:space="preserve"> </w:t>
            </w:r>
            <w:r w:rsidR="007B3443">
              <w:rPr>
                <w:rFonts w:hint="cs"/>
                <w:rtl/>
              </w:rPr>
              <w:t xml:space="preserve"> </w:t>
            </w:r>
            <w:r w:rsidR="007B3443" w:rsidRPr="007B3443">
              <w:rPr>
                <w:b/>
                <w:bCs/>
              </w:rPr>
              <w:t>(</w:t>
            </w:r>
            <w:r w:rsidR="001E7832">
              <w:rPr>
                <w:b/>
                <w:bCs/>
              </w:rPr>
              <w:t>OP</w:t>
            </w:r>
            <w:r w:rsidR="007B3443" w:rsidRPr="007B3443">
              <w:rPr>
                <w:b/>
                <w:bCs/>
              </w:rPr>
              <w:t>)</w:t>
            </w:r>
          </w:p>
          <w:p w14:paraId="46549CB0" w14:textId="39C30880" w:rsidR="007B3443" w:rsidRPr="00064C6C" w:rsidRDefault="007B3443" w:rsidP="00064C6C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14:paraId="19A972D9" w14:textId="43833B11" w:rsidR="00064C6C" w:rsidRPr="00774337" w:rsidRDefault="00064C6C" w:rsidP="00774337">
            <w:pPr>
              <w:spacing w:after="0" w:line="240" w:lineRule="auto"/>
            </w:pPr>
          </w:p>
        </w:tc>
      </w:tr>
      <w:tr w:rsidR="00E27395" w:rsidRPr="00774337" w14:paraId="370BF6B4" w14:textId="77777777" w:rsidTr="00774337">
        <w:tc>
          <w:tcPr>
            <w:tcW w:w="2547" w:type="dxa"/>
            <w:shd w:val="clear" w:color="auto" w:fill="F2F2F2"/>
          </w:tcPr>
          <w:p w14:paraId="011E1EF1" w14:textId="77777777"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14:paraId="7B95A5F1" w14:textId="2D325F18" w:rsidR="0042399D" w:rsidRPr="00FF5E73" w:rsidRDefault="009E50B2" w:rsidP="00842429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9E50B2">
              <w:rPr>
                <w:b/>
                <w:bCs/>
                <w:sz w:val="24"/>
                <w:szCs w:val="24"/>
                <w:rtl/>
              </w:rPr>
              <w:t>يتضمن محتوى الوحدة سبعة فصول: وظائف القشرة الدماغية، وظائف العقد القاعدية، وظائف الدماغ البيني، وظائف الجهاز الحوفي، وظائف جذع الدماغ، وظائف التكوين الشبكي، وظائف المخيخ</w:t>
            </w:r>
            <w:r w:rsidRPr="009E50B2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E27395" w:rsidRPr="00774337" w14:paraId="3DAE6F72" w14:textId="77777777" w:rsidTr="00774337">
        <w:tc>
          <w:tcPr>
            <w:tcW w:w="2547" w:type="dxa"/>
            <w:shd w:val="clear" w:color="auto" w:fill="F2F2F2"/>
          </w:tcPr>
          <w:p w14:paraId="610428D6" w14:textId="77777777"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14:paraId="779F8496" w14:textId="49C92262" w:rsidR="0042399D" w:rsidRPr="00774337" w:rsidRDefault="001E7832" w:rsidP="00774337">
            <w:pPr>
              <w:spacing w:after="0" w:line="240" w:lineRule="auto"/>
            </w:pPr>
            <w:r>
              <w:t>6</w:t>
            </w:r>
          </w:p>
        </w:tc>
      </w:tr>
      <w:tr w:rsidR="00E27395" w:rsidRPr="00774337" w14:paraId="750800FE" w14:textId="77777777" w:rsidTr="00774337">
        <w:tc>
          <w:tcPr>
            <w:tcW w:w="2547" w:type="dxa"/>
            <w:shd w:val="clear" w:color="auto" w:fill="F2F2F2"/>
          </w:tcPr>
          <w:p w14:paraId="67F6331E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14:paraId="6B13E368" w14:textId="4D55DD49" w:rsidR="0042399D" w:rsidRPr="00774337" w:rsidRDefault="002E00A7" w:rsidP="00774337">
            <w:pPr>
              <w:spacing w:after="0" w:line="240" w:lineRule="auto"/>
            </w:pPr>
            <w:r>
              <w:t>3</w:t>
            </w:r>
          </w:p>
        </w:tc>
      </w:tr>
      <w:tr w:rsidR="00E27395" w:rsidRPr="00774337" w14:paraId="4BC585D7" w14:textId="77777777" w:rsidTr="00774337">
        <w:tc>
          <w:tcPr>
            <w:tcW w:w="2547" w:type="dxa"/>
            <w:shd w:val="clear" w:color="auto" w:fill="F2F2F2"/>
          </w:tcPr>
          <w:p w14:paraId="4F1B05FC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14:paraId="5AC17C2C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15240E6C" w14:textId="77777777" w:rsidTr="00774337">
        <w:tc>
          <w:tcPr>
            <w:tcW w:w="2547" w:type="dxa"/>
            <w:shd w:val="clear" w:color="auto" w:fill="F2F2F2"/>
          </w:tcPr>
          <w:p w14:paraId="73AC6B7C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14:paraId="38A460D8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7CA31260" w14:textId="77777777" w:rsidTr="00774337">
        <w:tc>
          <w:tcPr>
            <w:tcW w:w="2547" w:type="dxa"/>
            <w:shd w:val="clear" w:color="auto" w:fill="F2F2F2"/>
          </w:tcPr>
          <w:p w14:paraId="2349F172" w14:textId="77777777"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14:paraId="66C05C55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2E746372" w14:textId="77777777" w:rsidTr="00774337">
        <w:tc>
          <w:tcPr>
            <w:tcW w:w="2547" w:type="dxa"/>
            <w:shd w:val="clear" w:color="auto" w:fill="F2F2F2"/>
          </w:tcPr>
          <w:p w14:paraId="1704E37D" w14:textId="77777777"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14:paraId="3197FA91" w14:textId="77777777" w:rsidR="0042399D" w:rsidRPr="00774337" w:rsidRDefault="0042399D" w:rsidP="00774337">
            <w:pPr>
              <w:spacing w:after="0" w:line="240" w:lineRule="auto"/>
            </w:pPr>
          </w:p>
        </w:tc>
      </w:tr>
    </w:tbl>
    <w:p w14:paraId="4217CCED" w14:textId="77777777" w:rsidR="00950DB8" w:rsidRDefault="00950DB8" w:rsidP="00DB1B06"/>
    <w:p w14:paraId="261D8900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14:paraId="45589E56" w14:textId="77777777" w:rsidTr="00774337">
        <w:tc>
          <w:tcPr>
            <w:tcW w:w="9060" w:type="dxa"/>
            <w:gridSpan w:val="8"/>
            <w:shd w:val="clear" w:color="auto" w:fill="F2F2F2"/>
          </w:tcPr>
          <w:p w14:paraId="561D83DD" w14:textId="77777777"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14:paraId="04BD84CF" w14:textId="77777777" w:rsidTr="00774337">
        <w:tc>
          <w:tcPr>
            <w:tcW w:w="9060" w:type="dxa"/>
            <w:gridSpan w:val="8"/>
            <w:shd w:val="clear" w:color="auto" w:fill="F2F2F2"/>
          </w:tcPr>
          <w:p w14:paraId="73BF160A" w14:textId="77777777"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14:paraId="31A4B907" w14:textId="77777777" w:rsidTr="00E27395">
        <w:tc>
          <w:tcPr>
            <w:tcW w:w="977" w:type="dxa"/>
            <w:vAlign w:val="center"/>
          </w:tcPr>
          <w:p w14:paraId="759CA062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14C1CFBB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6A4B03C9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5ADD2177" w14:textId="77777777"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7059BE33" w14:textId="77777777"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3DE2A0EA" w14:textId="77777777"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14:paraId="3A440A8C" w14:textId="77777777"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5F557905" w14:textId="77777777"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14:paraId="6D109EB0" w14:textId="77777777"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14:paraId="6083AD0E" w14:textId="77777777" w:rsidTr="00E27395">
        <w:tc>
          <w:tcPr>
            <w:tcW w:w="977" w:type="dxa"/>
          </w:tcPr>
          <w:p w14:paraId="175B1B63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1D365047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47B266D2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221F5484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14:paraId="26FA17B5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636C46BB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4BE254D1" w14:textId="77777777"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44DCAA72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3C2F8C08" w14:textId="77777777" w:rsidTr="00774337">
        <w:tc>
          <w:tcPr>
            <w:tcW w:w="9060" w:type="dxa"/>
            <w:gridSpan w:val="8"/>
            <w:shd w:val="clear" w:color="auto" w:fill="F2F2F2"/>
          </w:tcPr>
          <w:p w14:paraId="3692E387" w14:textId="77777777"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14:paraId="1881E28C" w14:textId="77777777" w:rsidTr="00E27395">
        <w:tc>
          <w:tcPr>
            <w:tcW w:w="977" w:type="dxa"/>
            <w:vAlign w:val="center"/>
          </w:tcPr>
          <w:p w14:paraId="071BEE85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559A0F19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1242276C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0EEF1EF2" w14:textId="77777777"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0682F30C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68B2D19F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14:paraId="2F20BECB" w14:textId="77777777"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16443928" w14:textId="77777777"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14:paraId="52516AFA" w14:textId="77777777"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14:paraId="07E547E0" w14:textId="77777777" w:rsidTr="00E27395">
        <w:tc>
          <w:tcPr>
            <w:tcW w:w="977" w:type="dxa"/>
          </w:tcPr>
          <w:p w14:paraId="49DCD3A6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37B06963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05C7CBE4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5CE5A3E5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14:paraId="70CD7FA0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16A60B7F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14:paraId="7B13D00A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422105B8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14:paraId="020322A9" w14:textId="77777777" w:rsidR="00F83870" w:rsidRPr="009862F5" w:rsidRDefault="00F83870" w:rsidP="000C63FC">
      <w:pPr>
        <w:pStyle w:val="ListParagraph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14:paraId="4D556F68" w14:textId="77777777"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14:paraId="619FC398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5B9A9797" w14:textId="77777777" w:rsidTr="00774337">
        <w:tc>
          <w:tcPr>
            <w:tcW w:w="9060" w:type="dxa"/>
            <w:gridSpan w:val="2"/>
            <w:shd w:val="clear" w:color="auto" w:fill="F2F2F2"/>
          </w:tcPr>
          <w:p w14:paraId="491F94C1" w14:textId="77777777"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14:paraId="58559245" w14:textId="77777777" w:rsidTr="00774337">
        <w:tc>
          <w:tcPr>
            <w:tcW w:w="2122" w:type="dxa"/>
            <w:shd w:val="clear" w:color="auto" w:fill="F2F2F2"/>
          </w:tcPr>
          <w:p w14:paraId="54B64FC6" w14:textId="77777777"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14:paraId="711F498D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7FED5AD4" w14:textId="77777777" w:rsidTr="00774337">
        <w:tc>
          <w:tcPr>
            <w:tcW w:w="2122" w:type="dxa"/>
            <w:shd w:val="clear" w:color="auto" w:fill="F2F2F2"/>
          </w:tcPr>
          <w:p w14:paraId="65D93835" w14:textId="77777777"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14:paraId="594E2C9C" w14:textId="77777777" w:rsidR="0042399D" w:rsidRPr="00774337" w:rsidRDefault="0042399D" w:rsidP="00774337">
            <w:pPr>
              <w:spacing w:after="0" w:line="240" w:lineRule="auto"/>
            </w:pPr>
          </w:p>
          <w:p w14:paraId="271230F8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49862336" w14:textId="77777777" w:rsidTr="00774337">
        <w:tc>
          <w:tcPr>
            <w:tcW w:w="2122" w:type="dxa"/>
            <w:shd w:val="clear" w:color="auto" w:fill="F2F2F2"/>
          </w:tcPr>
          <w:p w14:paraId="4FC274D2" w14:textId="77777777"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14:paraId="7208753A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732D0B28" w14:textId="77777777" w:rsidTr="00774337">
        <w:tc>
          <w:tcPr>
            <w:tcW w:w="2122" w:type="dxa"/>
            <w:shd w:val="clear" w:color="auto" w:fill="F2F2F2"/>
          </w:tcPr>
          <w:p w14:paraId="3A01B33F" w14:textId="77777777"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14:paraId="6E464F8D" w14:textId="77777777" w:rsidR="0042399D" w:rsidRPr="00774337" w:rsidRDefault="0042399D" w:rsidP="00774337">
            <w:pPr>
              <w:spacing w:after="0" w:line="240" w:lineRule="auto"/>
            </w:pPr>
          </w:p>
          <w:p w14:paraId="1A66C1FF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5601364C" w14:textId="77777777" w:rsidTr="00774337">
        <w:tc>
          <w:tcPr>
            <w:tcW w:w="2122" w:type="dxa"/>
            <w:shd w:val="clear" w:color="auto" w:fill="F2F2F2"/>
          </w:tcPr>
          <w:p w14:paraId="2211EE3A" w14:textId="77777777"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14:paraId="24ECE1BE" w14:textId="77777777" w:rsidR="0042399D" w:rsidRPr="00774337" w:rsidRDefault="0042399D" w:rsidP="00774337">
            <w:pPr>
              <w:spacing w:after="0" w:line="240" w:lineRule="auto"/>
            </w:pPr>
          </w:p>
          <w:p w14:paraId="2E9CF21E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7B0A2EBE" w14:textId="77777777" w:rsidTr="00774337">
        <w:tc>
          <w:tcPr>
            <w:tcW w:w="2122" w:type="dxa"/>
            <w:shd w:val="clear" w:color="auto" w:fill="F2F2F2"/>
          </w:tcPr>
          <w:p w14:paraId="078CF3CE" w14:textId="77777777"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14:paraId="4571D26B" w14:textId="77777777" w:rsidR="0042399D" w:rsidRPr="00774337" w:rsidRDefault="0042399D" w:rsidP="00774337">
            <w:pPr>
              <w:spacing w:after="0" w:line="240" w:lineRule="auto"/>
            </w:pPr>
          </w:p>
          <w:p w14:paraId="3AA22FA2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50B02782" w14:textId="77777777" w:rsidR="00D144DB" w:rsidRDefault="00D144DB" w:rsidP="00D144DB"/>
    <w:p w14:paraId="10E88311" w14:textId="77777777" w:rsidR="007E39E8" w:rsidRDefault="007E39E8" w:rsidP="00D144DB"/>
    <w:p w14:paraId="42F8D8AD" w14:textId="77777777" w:rsidR="007E39E8" w:rsidRDefault="007E39E8" w:rsidP="00D144DB"/>
    <w:p w14:paraId="5F9D32D9" w14:textId="77777777" w:rsidR="007E39E8" w:rsidRDefault="007E39E8" w:rsidP="00D144DB"/>
    <w:p w14:paraId="2CB48C0B" w14:textId="77777777" w:rsidR="007E39E8" w:rsidRDefault="007E39E8" w:rsidP="00D144DB"/>
    <w:p w14:paraId="256D5A57" w14:textId="77777777" w:rsidR="007E39E8" w:rsidRDefault="007E39E8" w:rsidP="00D144DB">
      <w:pPr>
        <w:rPr>
          <w:rtl/>
        </w:rPr>
      </w:pPr>
    </w:p>
    <w:p w14:paraId="6F2F74FF" w14:textId="77777777" w:rsidR="003C1A49" w:rsidRDefault="003C1A49" w:rsidP="00D144DB">
      <w:pPr>
        <w:rPr>
          <w:rtl/>
        </w:rPr>
      </w:pPr>
    </w:p>
    <w:p w14:paraId="0AA86016" w14:textId="77777777"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1FC16EE7" w14:textId="77777777" w:rsidTr="00774337">
        <w:tc>
          <w:tcPr>
            <w:tcW w:w="9060" w:type="dxa"/>
            <w:gridSpan w:val="2"/>
            <w:shd w:val="clear" w:color="auto" w:fill="F2F2F2"/>
          </w:tcPr>
          <w:p w14:paraId="787AF2CC" w14:textId="77777777"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 xml:space="preserve">افافق </w:t>
            </w:r>
          </w:p>
        </w:tc>
      </w:tr>
      <w:tr w:rsidR="00673AFF" w:rsidRPr="00774337" w14:paraId="09A602D1" w14:textId="77777777" w:rsidTr="00774337">
        <w:tc>
          <w:tcPr>
            <w:tcW w:w="2689" w:type="dxa"/>
            <w:vAlign w:val="center"/>
          </w:tcPr>
          <w:p w14:paraId="5AC851E2" w14:textId="77777777"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14:paraId="51FA2D42" w14:textId="77777777" w:rsidR="00673AFF" w:rsidRPr="00774337" w:rsidRDefault="00673AFF" w:rsidP="00774337">
            <w:pPr>
              <w:spacing w:after="0" w:line="240" w:lineRule="auto"/>
            </w:pPr>
          </w:p>
          <w:p w14:paraId="05A714DF" w14:textId="77777777" w:rsidR="00673AFF" w:rsidRPr="00774337" w:rsidRDefault="00673AFF" w:rsidP="00774337">
            <w:pPr>
              <w:spacing w:after="0" w:line="240" w:lineRule="auto"/>
            </w:pPr>
          </w:p>
          <w:p w14:paraId="75D864F5" w14:textId="77777777"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14:paraId="2938D2EC" w14:textId="77777777" w:rsidTr="00774337">
        <w:tc>
          <w:tcPr>
            <w:tcW w:w="2689" w:type="dxa"/>
            <w:vAlign w:val="center"/>
          </w:tcPr>
          <w:p w14:paraId="40C6D07C" w14:textId="77777777"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14:paraId="2639069B" w14:textId="77777777" w:rsidR="00673AFF" w:rsidRPr="00774337" w:rsidRDefault="00673AFF" w:rsidP="00774337">
            <w:pPr>
              <w:spacing w:after="0" w:line="240" w:lineRule="auto"/>
            </w:pPr>
          </w:p>
          <w:p w14:paraId="74BF2ED0" w14:textId="77777777" w:rsidR="00673AFF" w:rsidRPr="00774337" w:rsidRDefault="00673AFF" w:rsidP="00774337">
            <w:pPr>
              <w:spacing w:after="0" w:line="240" w:lineRule="auto"/>
            </w:pPr>
          </w:p>
          <w:p w14:paraId="6573DED7" w14:textId="77777777" w:rsidR="00673AFF" w:rsidRPr="00774337" w:rsidRDefault="00673AFF" w:rsidP="00774337">
            <w:pPr>
              <w:spacing w:after="0" w:line="240" w:lineRule="auto"/>
            </w:pPr>
          </w:p>
        </w:tc>
      </w:tr>
    </w:tbl>
    <w:p w14:paraId="04006208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327"/>
      </w:tblGrid>
      <w:tr w:rsidR="002D07C3" w:rsidRPr="00774337" w14:paraId="0BC4AC53" w14:textId="77777777" w:rsidTr="008E6B09">
        <w:tc>
          <w:tcPr>
            <w:tcW w:w="9286" w:type="dxa"/>
            <w:gridSpan w:val="2"/>
            <w:shd w:val="clear" w:color="auto" w:fill="F2F2F2"/>
          </w:tcPr>
          <w:p w14:paraId="1DBD8C86" w14:textId="77777777"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2E00A7" w:rsidRPr="00774337" w14:paraId="39B2AAB6" w14:textId="77777777" w:rsidTr="008E6B09">
        <w:tc>
          <w:tcPr>
            <w:tcW w:w="959" w:type="dxa"/>
          </w:tcPr>
          <w:p w14:paraId="1313B61C" w14:textId="77777777" w:rsidR="002E00A7" w:rsidRPr="00774337" w:rsidRDefault="002E00A7" w:rsidP="002E00A7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8327" w:type="dxa"/>
          </w:tcPr>
          <w:p w14:paraId="0661E8F2" w14:textId="77777777" w:rsidR="002E00A7" w:rsidRPr="00774337" w:rsidRDefault="002E00A7" w:rsidP="002E00A7">
            <w:pPr>
              <w:spacing w:after="0" w:line="240" w:lineRule="auto"/>
            </w:pPr>
          </w:p>
          <w:p w14:paraId="71A08D1F" w14:textId="77777777" w:rsidR="001E7832" w:rsidRDefault="001E7832" w:rsidP="001E7832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  <w:t>1 – Ganong’s Review of Medical Physiology</w:t>
            </w:r>
          </w:p>
          <w:p w14:paraId="3752DA1E" w14:textId="77777777" w:rsidR="001E7832" w:rsidRDefault="001E7832" w:rsidP="001E7832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  <w:t>Kim E. Barrett 26th, 2019. McGraw-Hill</w:t>
            </w:r>
          </w:p>
          <w:p w14:paraId="0086947B" w14:textId="77777777" w:rsidR="001E7832" w:rsidRDefault="001E7832" w:rsidP="001E7832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</w:pPr>
          </w:p>
          <w:p w14:paraId="45FAF585" w14:textId="77777777" w:rsidR="001E7832" w:rsidRDefault="001E7832" w:rsidP="001E7832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  <w:t>2-   Human anatomy and physiology</w:t>
            </w:r>
          </w:p>
          <w:p w14:paraId="47A9CA0E" w14:textId="77777777" w:rsidR="001E7832" w:rsidRPr="00603B6C" w:rsidRDefault="001E7832" w:rsidP="001E7832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/>
                <w:color w:val="333333"/>
                <w:sz w:val="20"/>
                <w:szCs w:val="20"/>
                <w:lang w:eastAsia="fr-FR"/>
              </w:rPr>
              <w:t>Elaine N. Marieb, Katya N. 2022</w:t>
            </w:r>
          </w:p>
          <w:p w14:paraId="2BF6C052" w14:textId="08393351" w:rsidR="002E00A7" w:rsidRDefault="002E00A7" w:rsidP="002E00A7">
            <w:pPr>
              <w:shd w:val="clear" w:color="auto" w:fill="FFFFFF"/>
              <w:rPr>
                <w:rFonts w:ascii="Arial" w:hAnsi="Arial"/>
                <w:color w:val="0F1111"/>
                <w:sz w:val="21"/>
                <w:szCs w:val="21"/>
              </w:rPr>
            </w:pPr>
          </w:p>
          <w:p w14:paraId="343CE55A" w14:textId="77777777" w:rsidR="002E00A7" w:rsidRDefault="002E00A7" w:rsidP="002E00A7">
            <w:pPr>
              <w:shd w:val="clear" w:color="auto" w:fill="FFFFFF"/>
              <w:rPr>
                <w:rFonts w:ascii="Arial" w:hAnsi="Arial"/>
                <w:color w:val="0F1111"/>
                <w:sz w:val="21"/>
                <w:szCs w:val="21"/>
              </w:rPr>
            </w:pPr>
          </w:p>
          <w:p w14:paraId="62C1AA68" w14:textId="77777777" w:rsidR="002E00A7" w:rsidRPr="006D6E08" w:rsidRDefault="002E00A7" w:rsidP="002E00A7">
            <w:pPr>
              <w:pStyle w:val="ListParagraph"/>
              <w:shd w:val="clear" w:color="auto" w:fill="FFFFFF"/>
              <w:spacing w:after="48" w:line="240" w:lineRule="auto"/>
              <w:ind w:left="1080"/>
              <w:rPr>
                <w:rFonts w:ascii="Arial" w:eastAsia="Times New Roman" w:hAnsi="Arial"/>
                <w:color w:val="777777"/>
                <w:sz w:val="20"/>
                <w:szCs w:val="20"/>
                <w:lang w:eastAsia="fr-FR"/>
              </w:rPr>
            </w:pPr>
          </w:p>
          <w:p w14:paraId="3AB345A0" w14:textId="77777777" w:rsidR="002E00A7" w:rsidRPr="00603B6C" w:rsidRDefault="002E00A7" w:rsidP="002E00A7">
            <w:pPr>
              <w:pStyle w:val="ListParagraph"/>
              <w:shd w:val="clear" w:color="auto" w:fill="FFFFFF"/>
              <w:spacing w:after="48" w:line="240" w:lineRule="auto"/>
              <w:ind w:left="1080"/>
              <w:rPr>
                <w:rFonts w:ascii="Arial" w:eastAsia="Times New Roman" w:hAnsi="Arial"/>
                <w:color w:val="777777"/>
                <w:sz w:val="20"/>
                <w:szCs w:val="20"/>
                <w:lang w:eastAsia="fr-FR"/>
              </w:rPr>
            </w:pPr>
          </w:p>
          <w:p w14:paraId="0A82EFE8" w14:textId="77777777" w:rsidR="002E00A7" w:rsidRPr="00774337" w:rsidRDefault="002E00A7" w:rsidP="002E00A7">
            <w:pPr>
              <w:spacing w:after="0" w:line="240" w:lineRule="auto"/>
            </w:pPr>
          </w:p>
          <w:p w14:paraId="05661EA7" w14:textId="77777777" w:rsidR="002E00A7" w:rsidRPr="00774337" w:rsidRDefault="002E00A7" w:rsidP="002E00A7">
            <w:pPr>
              <w:spacing w:after="0" w:line="240" w:lineRule="auto"/>
            </w:pPr>
          </w:p>
        </w:tc>
      </w:tr>
      <w:tr w:rsidR="002E00A7" w:rsidRPr="00774337" w14:paraId="13D11CF1" w14:textId="77777777" w:rsidTr="008E6B09">
        <w:tc>
          <w:tcPr>
            <w:tcW w:w="959" w:type="dxa"/>
          </w:tcPr>
          <w:p w14:paraId="164BCAE2" w14:textId="77777777" w:rsidR="002E00A7" w:rsidRPr="00774337" w:rsidRDefault="002E00A7" w:rsidP="002E00A7">
            <w:pPr>
              <w:spacing w:after="0" w:line="240" w:lineRule="auto"/>
            </w:pPr>
            <w:r w:rsidRPr="00774337">
              <w:t xml:space="preserve"> </w:t>
            </w:r>
            <w:r>
              <w:rPr>
                <w:rFonts w:hint="cs"/>
                <w:rtl/>
              </w:rPr>
              <w:t>المناشير</w:t>
            </w:r>
          </w:p>
        </w:tc>
        <w:tc>
          <w:tcPr>
            <w:tcW w:w="8327" w:type="dxa"/>
          </w:tcPr>
          <w:p w14:paraId="74B2ED81" w14:textId="77777777" w:rsidR="002E00A7" w:rsidRPr="00774337" w:rsidRDefault="002E00A7" w:rsidP="002E00A7">
            <w:pPr>
              <w:spacing w:after="0" w:line="240" w:lineRule="auto"/>
            </w:pPr>
          </w:p>
          <w:p w14:paraId="0F4E70EB" w14:textId="77777777" w:rsidR="002E00A7" w:rsidRPr="00774337" w:rsidRDefault="002E00A7" w:rsidP="002E00A7">
            <w:pPr>
              <w:spacing w:after="0" w:line="240" w:lineRule="auto"/>
            </w:pPr>
          </w:p>
          <w:p w14:paraId="4F4E8F02" w14:textId="77777777" w:rsidR="002E00A7" w:rsidRPr="00774337" w:rsidRDefault="002E00A7" w:rsidP="002E00A7">
            <w:pPr>
              <w:spacing w:after="0" w:line="240" w:lineRule="auto"/>
            </w:pPr>
          </w:p>
        </w:tc>
      </w:tr>
      <w:tr w:rsidR="002E00A7" w:rsidRPr="00774337" w14:paraId="343C6AD7" w14:textId="77777777" w:rsidTr="008E6B09">
        <w:tc>
          <w:tcPr>
            <w:tcW w:w="959" w:type="dxa"/>
          </w:tcPr>
          <w:p w14:paraId="584FFB87" w14:textId="77777777" w:rsidR="002E00A7" w:rsidRPr="00774337" w:rsidRDefault="002E00A7" w:rsidP="002E00A7">
            <w:pPr>
              <w:spacing w:after="0" w:line="240" w:lineRule="auto"/>
            </w:pPr>
            <w:r>
              <w:rPr>
                <w:rFonts w:hint="cs"/>
                <w:rtl/>
              </w:rPr>
              <w:t>المطبوعت</w:t>
            </w:r>
          </w:p>
          <w:p w14:paraId="0F7149CE" w14:textId="77777777" w:rsidR="002E00A7" w:rsidRPr="00774337" w:rsidRDefault="002E00A7" w:rsidP="002E00A7">
            <w:pPr>
              <w:spacing w:after="0" w:line="240" w:lineRule="auto"/>
            </w:pPr>
          </w:p>
        </w:tc>
        <w:tc>
          <w:tcPr>
            <w:tcW w:w="8327" w:type="dxa"/>
          </w:tcPr>
          <w:p w14:paraId="08291C8F" w14:textId="77777777" w:rsidR="002E00A7" w:rsidRPr="00774337" w:rsidRDefault="002E00A7" w:rsidP="002E00A7">
            <w:pPr>
              <w:spacing w:after="0" w:line="240" w:lineRule="auto"/>
            </w:pPr>
          </w:p>
          <w:p w14:paraId="303EDF09" w14:textId="77777777" w:rsidR="002E00A7" w:rsidRPr="00774337" w:rsidRDefault="002E00A7" w:rsidP="002E00A7">
            <w:pPr>
              <w:spacing w:after="0" w:line="240" w:lineRule="auto"/>
            </w:pPr>
          </w:p>
          <w:p w14:paraId="76FF1E5A" w14:textId="77777777" w:rsidR="002E00A7" w:rsidRPr="00774337" w:rsidRDefault="002E00A7" w:rsidP="002E00A7">
            <w:pPr>
              <w:spacing w:after="0" w:line="240" w:lineRule="auto"/>
            </w:pPr>
          </w:p>
        </w:tc>
      </w:tr>
      <w:tr w:rsidR="002E00A7" w:rsidRPr="00774337" w14:paraId="3E8F63FC" w14:textId="77777777" w:rsidTr="008E6B09">
        <w:tc>
          <w:tcPr>
            <w:tcW w:w="959" w:type="dxa"/>
          </w:tcPr>
          <w:p w14:paraId="0CDB9599" w14:textId="77777777" w:rsidR="002E00A7" w:rsidRPr="00774337" w:rsidRDefault="002E00A7" w:rsidP="002E00A7">
            <w:pPr>
              <w:spacing w:after="0" w:line="240" w:lineRule="auto"/>
            </w:pPr>
            <w:r>
              <w:rPr>
                <w:rFonts w:hint="cs"/>
                <w:rtl/>
              </w:rPr>
              <w:t>مواقع الواب</w:t>
            </w:r>
          </w:p>
          <w:p w14:paraId="5F06B9BD" w14:textId="77777777" w:rsidR="002E00A7" w:rsidRPr="00774337" w:rsidRDefault="002E00A7" w:rsidP="002E00A7">
            <w:pPr>
              <w:spacing w:after="0" w:line="240" w:lineRule="auto"/>
            </w:pPr>
          </w:p>
        </w:tc>
        <w:tc>
          <w:tcPr>
            <w:tcW w:w="8327" w:type="dxa"/>
          </w:tcPr>
          <w:p w14:paraId="331113CA" w14:textId="77777777" w:rsidR="002E00A7" w:rsidRPr="00774337" w:rsidRDefault="002E00A7" w:rsidP="002E00A7">
            <w:pPr>
              <w:spacing w:after="0" w:line="240" w:lineRule="auto"/>
            </w:pPr>
          </w:p>
          <w:p w14:paraId="3130F763" w14:textId="77777777" w:rsidR="002E00A7" w:rsidRPr="00774337" w:rsidRDefault="002E00A7" w:rsidP="002E00A7">
            <w:pPr>
              <w:spacing w:after="0" w:line="240" w:lineRule="auto"/>
            </w:pPr>
          </w:p>
        </w:tc>
      </w:tr>
    </w:tbl>
    <w:p w14:paraId="1DFB9E47" w14:textId="77777777" w:rsidR="002D07C3" w:rsidRDefault="002D07C3" w:rsidP="00D144DB"/>
    <w:p w14:paraId="58F3DA91" w14:textId="1948E7ED" w:rsidR="009B73C9" w:rsidRDefault="005C3663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E14BF2D" wp14:editId="599DE437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8255" r="9525" b="10795"/>
                <wp:wrapNone/>
                <wp:docPr id="108094224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3B553B" w14:textId="77777777"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14:paraId="3341884F" w14:textId="77777777"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14BF2D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    <v:textbox>
                  <w:txbxContent>
                    <w:p w14:paraId="443B553B" w14:textId="77777777"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14:paraId="3341884F" w14:textId="77777777"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267C1714"/>
    <w:multiLevelType w:val="hybridMultilevel"/>
    <w:tmpl w:val="34A61912"/>
    <w:lvl w:ilvl="0" w:tplc="F0D82C3A">
      <w:start w:val="1"/>
      <w:numFmt w:val="decimal"/>
      <w:lvlText w:val="%1-"/>
      <w:lvlJc w:val="left"/>
      <w:pPr>
        <w:ind w:left="1080" w:hanging="720"/>
      </w:pPr>
      <w:rPr>
        <w:rFonts w:hint="default"/>
        <w:sz w:val="3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932397849">
    <w:abstractNumId w:val="3"/>
  </w:num>
  <w:num w:numId="2" w16cid:durableId="992486350">
    <w:abstractNumId w:val="2"/>
  </w:num>
  <w:num w:numId="3" w16cid:durableId="1292639095">
    <w:abstractNumId w:val="2"/>
  </w:num>
  <w:num w:numId="4" w16cid:durableId="1291593747">
    <w:abstractNumId w:val="2"/>
  </w:num>
  <w:num w:numId="5" w16cid:durableId="1481341622">
    <w:abstractNumId w:val="8"/>
  </w:num>
  <w:num w:numId="6" w16cid:durableId="106199917">
    <w:abstractNumId w:val="8"/>
  </w:num>
  <w:num w:numId="7" w16cid:durableId="638415139">
    <w:abstractNumId w:val="8"/>
  </w:num>
  <w:num w:numId="8" w16cid:durableId="887300726">
    <w:abstractNumId w:val="8"/>
  </w:num>
  <w:num w:numId="9" w16cid:durableId="1017928337">
    <w:abstractNumId w:val="8"/>
  </w:num>
  <w:num w:numId="10" w16cid:durableId="1856921885">
    <w:abstractNumId w:val="8"/>
  </w:num>
  <w:num w:numId="11" w16cid:durableId="924262891">
    <w:abstractNumId w:val="8"/>
  </w:num>
  <w:num w:numId="12" w16cid:durableId="330840678">
    <w:abstractNumId w:val="7"/>
  </w:num>
  <w:num w:numId="13" w16cid:durableId="113839372">
    <w:abstractNumId w:val="0"/>
  </w:num>
  <w:num w:numId="14" w16cid:durableId="1796945338">
    <w:abstractNumId w:val="6"/>
  </w:num>
  <w:num w:numId="15" w16cid:durableId="1743332807">
    <w:abstractNumId w:val="1"/>
  </w:num>
  <w:num w:numId="16" w16cid:durableId="1792700073">
    <w:abstractNumId w:val="4"/>
  </w:num>
  <w:num w:numId="17" w16cid:durableId="18738777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371C0"/>
    <w:rsid w:val="00064C6C"/>
    <w:rsid w:val="00076B0C"/>
    <w:rsid w:val="000A2139"/>
    <w:rsid w:val="000C19B5"/>
    <w:rsid w:val="000C63FC"/>
    <w:rsid w:val="00121DA8"/>
    <w:rsid w:val="00131D91"/>
    <w:rsid w:val="00155865"/>
    <w:rsid w:val="00155901"/>
    <w:rsid w:val="001A338C"/>
    <w:rsid w:val="001B6C15"/>
    <w:rsid w:val="001D1D3B"/>
    <w:rsid w:val="001E12E7"/>
    <w:rsid w:val="001E7832"/>
    <w:rsid w:val="001F298C"/>
    <w:rsid w:val="001F340A"/>
    <w:rsid w:val="00236309"/>
    <w:rsid w:val="00277B9C"/>
    <w:rsid w:val="0029353E"/>
    <w:rsid w:val="002A2A2A"/>
    <w:rsid w:val="002B378B"/>
    <w:rsid w:val="002B7C6D"/>
    <w:rsid w:val="002C67E7"/>
    <w:rsid w:val="002D07C3"/>
    <w:rsid w:val="002E00A7"/>
    <w:rsid w:val="0031325D"/>
    <w:rsid w:val="00323CE6"/>
    <w:rsid w:val="00333F0C"/>
    <w:rsid w:val="00334549"/>
    <w:rsid w:val="0034159D"/>
    <w:rsid w:val="0036605F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4D091E"/>
    <w:rsid w:val="005307B2"/>
    <w:rsid w:val="00595FC4"/>
    <w:rsid w:val="005C3663"/>
    <w:rsid w:val="005F6BBF"/>
    <w:rsid w:val="00606FA1"/>
    <w:rsid w:val="0061109B"/>
    <w:rsid w:val="006142FA"/>
    <w:rsid w:val="00636DED"/>
    <w:rsid w:val="00653D1C"/>
    <w:rsid w:val="00662DE5"/>
    <w:rsid w:val="00673AFF"/>
    <w:rsid w:val="0068070C"/>
    <w:rsid w:val="006873D3"/>
    <w:rsid w:val="006A6AE8"/>
    <w:rsid w:val="006B258A"/>
    <w:rsid w:val="006B4A37"/>
    <w:rsid w:val="006D0532"/>
    <w:rsid w:val="006E6096"/>
    <w:rsid w:val="0072004B"/>
    <w:rsid w:val="00733787"/>
    <w:rsid w:val="00765534"/>
    <w:rsid w:val="00770375"/>
    <w:rsid w:val="00774337"/>
    <w:rsid w:val="007A62DA"/>
    <w:rsid w:val="007B3443"/>
    <w:rsid w:val="007C31EF"/>
    <w:rsid w:val="007C40DD"/>
    <w:rsid w:val="007E39E8"/>
    <w:rsid w:val="007F07BD"/>
    <w:rsid w:val="007F2103"/>
    <w:rsid w:val="007F3496"/>
    <w:rsid w:val="00842429"/>
    <w:rsid w:val="008631EA"/>
    <w:rsid w:val="00897F09"/>
    <w:rsid w:val="008A5F23"/>
    <w:rsid w:val="008C6A18"/>
    <w:rsid w:val="008C6E60"/>
    <w:rsid w:val="008D79B9"/>
    <w:rsid w:val="008E3982"/>
    <w:rsid w:val="008E67C3"/>
    <w:rsid w:val="008E6B09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C2A2C"/>
    <w:rsid w:val="009E136F"/>
    <w:rsid w:val="009E50B2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5FD9"/>
    <w:rsid w:val="00AE28C0"/>
    <w:rsid w:val="00AF4A20"/>
    <w:rsid w:val="00B109A7"/>
    <w:rsid w:val="00B54812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DB3431"/>
    <w:rsid w:val="00DE16E6"/>
    <w:rsid w:val="00E043A8"/>
    <w:rsid w:val="00E04AFD"/>
    <w:rsid w:val="00E27395"/>
    <w:rsid w:val="00E30CE9"/>
    <w:rsid w:val="00E41592"/>
    <w:rsid w:val="00E50C46"/>
    <w:rsid w:val="00EB5CDD"/>
    <w:rsid w:val="00EF486D"/>
    <w:rsid w:val="00F005B7"/>
    <w:rsid w:val="00F16536"/>
    <w:rsid w:val="00F30DB8"/>
    <w:rsid w:val="00F70E1D"/>
    <w:rsid w:val="00F80FD2"/>
    <w:rsid w:val="00F83870"/>
    <w:rsid w:val="00F87C30"/>
    <w:rsid w:val="00F90627"/>
    <w:rsid w:val="00FA1F1C"/>
    <w:rsid w:val="00FC3BB6"/>
    <w:rsid w:val="00FF3135"/>
    <w:rsid w:val="00FF53F4"/>
    <w:rsid w:val="00FF5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6FFC5"/>
  <w15:docId w15:val="{D4861041-B57E-43C6-BECA-DA06EAEE1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a-size-extra-large">
    <w:name w:val="a-size-extra-large"/>
    <w:basedOn w:val="DefaultParagraphFont"/>
    <w:rsid w:val="002E00A7"/>
  </w:style>
  <w:style w:type="character" w:customStyle="1" w:styleId="a-size-large">
    <w:name w:val="a-size-large"/>
    <w:basedOn w:val="DefaultParagraphFont"/>
    <w:rsid w:val="002E00A7"/>
  </w:style>
  <w:style w:type="character" w:customStyle="1" w:styleId="author">
    <w:name w:val="author"/>
    <w:basedOn w:val="DefaultParagraphFont"/>
    <w:rsid w:val="002E00A7"/>
  </w:style>
  <w:style w:type="character" w:customStyle="1" w:styleId="a-color-secondary">
    <w:name w:val="a-color-secondary"/>
    <w:basedOn w:val="DefaultParagraphFont"/>
    <w:rsid w:val="002E00A7"/>
  </w:style>
  <w:style w:type="character" w:styleId="UnresolvedMention">
    <w:name w:val="Unresolved Mention"/>
    <w:basedOn w:val="DefaultParagraphFont"/>
    <w:uiPriority w:val="99"/>
    <w:semiHidden/>
    <w:unhideWhenUsed/>
    <w:rsid w:val="006A6A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mainamir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E78B7-8A98-44C4-A4C4-3136C1CC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</TotalTime>
  <Pages>3</Pages>
  <Words>356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2</cp:revision>
  <cp:lastPrinted>2023-02-19T12:06:00Z</cp:lastPrinted>
  <dcterms:created xsi:type="dcterms:W3CDTF">2023-12-27T11:03:00Z</dcterms:created>
  <dcterms:modified xsi:type="dcterms:W3CDTF">2023-12-27T11:03:00Z</dcterms:modified>
</cp:coreProperties>
</file>